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00538592" w:rsidR="00065B63" w:rsidRPr="00065B63" w:rsidRDefault="00694C2F"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BC7F00"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2559E6F7"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2DF0630B"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063E1163" w:rsidR="00065B63" w:rsidRDefault="009C322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7A936A47" w:rsidR="00F0618C" w:rsidRDefault="00955A18"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2609253C" w:rsidR="00F0618C" w:rsidRDefault="00163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3E13009" w:rsidR="00F0618C" w:rsidRDefault="007F6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79E6418B" w:rsidR="00687256" w:rsidRDefault="000E2C3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2C3C"/>
    <w:rsid w:val="000E4AF9"/>
    <w:rsid w:val="000E4E1C"/>
    <w:rsid w:val="000E4FBE"/>
    <w:rsid w:val="000E505D"/>
    <w:rsid w:val="000E54A0"/>
    <w:rsid w:val="000E7385"/>
    <w:rsid w:val="000E7DA6"/>
    <w:rsid w:val="000F1080"/>
    <w:rsid w:val="000F48FA"/>
    <w:rsid w:val="000F4F54"/>
    <w:rsid w:val="000F67A4"/>
    <w:rsid w:val="00100825"/>
    <w:rsid w:val="001017E9"/>
    <w:rsid w:val="00103494"/>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568"/>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6400"/>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86C38"/>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2C97"/>
    <w:rsid w:val="00627992"/>
    <w:rsid w:val="0063379C"/>
    <w:rsid w:val="00633AE6"/>
    <w:rsid w:val="00640471"/>
    <w:rsid w:val="00640816"/>
    <w:rsid w:val="006421CD"/>
    <w:rsid w:val="006422C6"/>
    <w:rsid w:val="0064389F"/>
    <w:rsid w:val="006443D4"/>
    <w:rsid w:val="006444F9"/>
    <w:rsid w:val="00646362"/>
    <w:rsid w:val="006464F0"/>
    <w:rsid w:val="0064694F"/>
    <w:rsid w:val="0065220C"/>
    <w:rsid w:val="00653BEA"/>
    <w:rsid w:val="00654CB9"/>
    <w:rsid w:val="00654CED"/>
    <w:rsid w:val="006801C1"/>
    <w:rsid w:val="00680344"/>
    <w:rsid w:val="00687256"/>
    <w:rsid w:val="00691060"/>
    <w:rsid w:val="006917BC"/>
    <w:rsid w:val="00693689"/>
    <w:rsid w:val="00694C2F"/>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05C7C"/>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7F5236"/>
    <w:rsid w:val="007F6568"/>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238B0"/>
    <w:rsid w:val="00931CF5"/>
    <w:rsid w:val="00936AC3"/>
    <w:rsid w:val="00940384"/>
    <w:rsid w:val="0094072A"/>
    <w:rsid w:val="00941AF9"/>
    <w:rsid w:val="009420AE"/>
    <w:rsid w:val="009444D7"/>
    <w:rsid w:val="009447A0"/>
    <w:rsid w:val="0094599B"/>
    <w:rsid w:val="00945DD4"/>
    <w:rsid w:val="00952585"/>
    <w:rsid w:val="00955076"/>
    <w:rsid w:val="00955A18"/>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322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2ED7"/>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C7F00"/>
    <w:rsid w:val="00BD30CB"/>
    <w:rsid w:val="00BD48FC"/>
    <w:rsid w:val="00BD7E09"/>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0D1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0C99"/>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97A5C"/>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2025-08-13T06:37:00Z</dcterms:created>
  <dcterms:modified xsi:type="dcterms:W3CDTF">2025-08-13T06:37:00Z</dcterms:modified>
</cp:coreProperties>
</file>